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8F19A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8F19A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8F19A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8F19A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8F19A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8F19A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8F19A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8F19AD">
        <w:rPr>
          <w:b w:val="0"/>
        </w:rPr>
        <w:t xml:space="preserve"> 62А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8F19AD" w:rsidP="00232C8F">
            <w:r>
              <w:t>Воспитатель ГПД (Воспитатель)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8F19AD" w:rsidP="00232C8F">
            <w:r>
              <w:t>20436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8F19AD" w:rsidRPr="008F19AD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8F19AD" w:rsidRPr="008F19AD">
        <w:rPr>
          <w:rStyle w:val="aa"/>
        </w:rPr>
        <w:t>5;  62А, 63А (62А), 64А (62А), 65А (62А), 66А (62А)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8F19AD" w:rsidRPr="008F19AD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8F19AD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8F19AD" w:rsidP="001E48C6">
            <w:pPr>
              <w:jc w:val="center"/>
            </w:pPr>
            <w:r>
              <w:t>5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8F19AD" w:rsidP="001E48C6">
            <w:pPr>
              <w:jc w:val="center"/>
            </w:pPr>
            <w:r>
              <w:t>5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8F19AD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8F19AD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8F19AD" w:rsidP="001E48C6">
            <w:pPr>
              <w:jc w:val="center"/>
            </w:pPr>
            <w:r>
              <w:t>185-150-516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F19A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F19AD" w:rsidRDefault="008F19AD" w:rsidP="001E48C6">
            <w:pPr>
              <w:jc w:val="center"/>
            </w:pPr>
            <w:r>
              <w:t>181-554-779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19AD" w:rsidRPr="002C61F6" w:rsidRDefault="008F19AD" w:rsidP="00AD14A4">
            <w:pPr>
              <w:rPr>
                <w:rStyle w:val="a7"/>
              </w:rPr>
            </w:pPr>
          </w:p>
        </w:tc>
      </w:tr>
      <w:tr w:rsidR="008F19A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F19AD" w:rsidRDefault="008F19AD" w:rsidP="001E48C6">
            <w:pPr>
              <w:jc w:val="center"/>
            </w:pPr>
            <w:r>
              <w:t>182-945-490 09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19AD" w:rsidRPr="002C61F6" w:rsidRDefault="008F19AD" w:rsidP="00AD14A4">
            <w:pPr>
              <w:rPr>
                <w:rStyle w:val="a7"/>
              </w:rPr>
            </w:pPr>
          </w:p>
        </w:tc>
      </w:tr>
      <w:tr w:rsidR="008F19A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F19AD" w:rsidRDefault="008F19AD" w:rsidP="001E48C6">
            <w:pPr>
              <w:jc w:val="center"/>
            </w:pPr>
            <w:r>
              <w:t>184-164-38077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19AD" w:rsidRPr="002C61F6" w:rsidRDefault="008F19AD" w:rsidP="00AD14A4">
            <w:pPr>
              <w:rPr>
                <w:rStyle w:val="a7"/>
              </w:rPr>
            </w:pPr>
          </w:p>
        </w:tc>
      </w:tr>
      <w:tr w:rsidR="008F19A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F19AD" w:rsidRDefault="008F19AD" w:rsidP="001E48C6">
            <w:pPr>
              <w:jc w:val="center"/>
            </w:pPr>
            <w:r>
              <w:t>186-618-269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19AD" w:rsidRPr="002C61F6" w:rsidRDefault="008F19AD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8F19AD" w:rsidRPr="008F19AD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8F19AD" w:rsidRPr="008F19AD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DC18B6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DC18B6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DC18B6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DC18B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DC18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DC18B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16303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DC18B6" w:rsidRPr="00DC18B6">
        <w:rPr>
          <w:i/>
          <w:u w:val="single"/>
        </w:rPr>
        <w:t>1. Рекомендации по улучшению условий труда: не требуются</w:t>
      </w:r>
      <w:r w:rsidR="00DC18B6" w:rsidRPr="00DC18B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DC18B6" w:rsidRPr="00DC18B6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8F19A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8F19A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DC18B6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8F19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F19AD" w:rsidP="004E51DC">
            <w:pPr>
              <w:pStyle w:val="a8"/>
            </w:pPr>
            <w:r>
              <w:t>Алексеева Людмила Владимировна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8F19A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8F19A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EF07A3">
            <w:pPr>
              <w:pStyle w:val="a8"/>
            </w:pPr>
            <w:r>
              <w:t>Гуляницкая Светлана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19AD" w:rsidRPr="008F19AD" w:rsidRDefault="008F19AD" w:rsidP="00EF07A3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(дата)</w:t>
            </w: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EF07A3">
            <w:pPr>
              <w:pStyle w:val="a8"/>
            </w:pPr>
            <w:r>
              <w:t>Кононенко Карина Витальевна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19AD" w:rsidRPr="008F19AD" w:rsidRDefault="008F19AD" w:rsidP="00EF07A3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(дата)</w:t>
            </w: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EF07A3">
            <w:pPr>
              <w:pStyle w:val="a8"/>
            </w:pPr>
            <w:r>
              <w:t>Мокроусова Оксана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19AD" w:rsidRPr="008F19AD" w:rsidRDefault="008F19AD" w:rsidP="00EF07A3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(дата)</w:t>
            </w: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EF07A3">
            <w:pPr>
              <w:pStyle w:val="a8"/>
            </w:pPr>
            <w:r>
              <w:t>Пальчикова Надежда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9AD" w:rsidRPr="008F19AD" w:rsidRDefault="008F19AD" w:rsidP="004E51DC">
            <w:pPr>
              <w:pStyle w:val="a8"/>
            </w:pPr>
          </w:p>
        </w:tc>
      </w:tr>
      <w:tr w:rsidR="008F19AD" w:rsidRPr="008F19AD" w:rsidTr="008F19A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19AD" w:rsidRPr="008F19AD" w:rsidRDefault="008F19AD" w:rsidP="00EF07A3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19AD" w:rsidRPr="008F19AD" w:rsidRDefault="008F19AD" w:rsidP="004E51DC">
            <w:pPr>
              <w:pStyle w:val="a8"/>
              <w:rPr>
                <w:vertAlign w:val="superscript"/>
              </w:rPr>
            </w:pPr>
            <w:r w:rsidRPr="008F19AD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8F19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62А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DC18B6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DC18B6" w:rsidRPr="00DC18B6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5;  62А, 63А (62А), 64А (62А), 65А (62А), 66А (6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2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2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F584B4F90EA475FB2B826F39002AB2D"/>
    <w:docVar w:name="rm_id" w:val="62"/>
    <w:docVar w:name="rm_name" w:val="                                          "/>
    <w:docVar w:name="rm_number" w:val=" 62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30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8F19AD"/>
    <w:rsid w:val="0090588D"/>
    <w:rsid w:val="0092778A"/>
    <w:rsid w:val="00967790"/>
    <w:rsid w:val="0098630F"/>
    <w:rsid w:val="009935EB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18B6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2022-04-18T07:49:00Z</dcterms:created>
  <dcterms:modified xsi:type="dcterms:W3CDTF">2022-04-18T08:40:00Z</dcterms:modified>
</cp:coreProperties>
</file>